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6019013" w:rsidR="006E5D65" w:rsidRPr="00E960BB" w:rsidRDefault="00997F14" w:rsidP="47105BCE">
      <w:pPr>
        <w:spacing w:line="240" w:lineRule="auto"/>
        <w:jc w:val="right"/>
        <w:rPr>
          <w:rFonts w:ascii="Corbel" w:hAnsi="Corbel"/>
          <w:i/>
          <w:iCs/>
        </w:rPr>
      </w:pPr>
      <w:r w:rsidRPr="47105BC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7105BCE">
        <w:rPr>
          <w:rFonts w:ascii="Corbel" w:hAnsi="Corbel"/>
          <w:i/>
          <w:iCs/>
        </w:rPr>
        <w:t xml:space="preserve">Załącznik nr </w:t>
      </w:r>
      <w:r w:rsidR="006F31E2" w:rsidRPr="47105BCE">
        <w:rPr>
          <w:rFonts w:ascii="Corbel" w:hAnsi="Corbel"/>
          <w:i/>
          <w:iCs/>
        </w:rPr>
        <w:t>1.5</w:t>
      </w:r>
      <w:r w:rsidR="00D8678B" w:rsidRPr="47105BCE">
        <w:rPr>
          <w:rFonts w:ascii="Corbel" w:hAnsi="Corbel"/>
          <w:i/>
          <w:iCs/>
        </w:rPr>
        <w:t xml:space="preserve"> do Zarządzenia</w:t>
      </w:r>
      <w:r w:rsidR="002A22BF" w:rsidRPr="47105BCE">
        <w:rPr>
          <w:rFonts w:ascii="Corbel" w:hAnsi="Corbel"/>
          <w:i/>
          <w:iCs/>
        </w:rPr>
        <w:t xml:space="preserve"> Rektora UR </w:t>
      </w:r>
      <w:r w:rsidR="00CD6897" w:rsidRPr="47105BCE">
        <w:rPr>
          <w:rFonts w:ascii="Corbel" w:hAnsi="Corbel"/>
          <w:i/>
          <w:iCs/>
        </w:rPr>
        <w:t xml:space="preserve"> nr </w:t>
      </w:r>
      <w:r w:rsidR="13E54629" w:rsidRPr="47105BCE">
        <w:rPr>
          <w:rFonts w:ascii="Corbel" w:hAnsi="Corbel"/>
          <w:i/>
          <w:iCs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1F5219E0" w:rsidR="008A53E6" w:rsidRDefault="0071620A" w:rsidP="4EB5182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EB5182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EB51826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62962" w:rsidRPr="4EB51826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8A53E6" w:rsidRPr="4EB51826">
        <w:rPr>
          <w:rFonts w:ascii="Corbel" w:hAnsi="Corbel"/>
          <w:i/>
          <w:iCs/>
          <w:smallCaps/>
          <w:sz w:val="24"/>
          <w:szCs w:val="24"/>
        </w:rPr>
        <w:t>202</w:t>
      </w:r>
      <w:r w:rsidR="0CA2B16A" w:rsidRPr="4EB51826">
        <w:rPr>
          <w:rFonts w:ascii="Corbel" w:hAnsi="Corbel"/>
          <w:i/>
          <w:iCs/>
          <w:smallCaps/>
          <w:sz w:val="24"/>
          <w:szCs w:val="24"/>
        </w:rPr>
        <w:t>5</w:t>
      </w:r>
      <w:r w:rsidR="008A53E6" w:rsidRPr="4EB51826">
        <w:rPr>
          <w:rFonts w:ascii="Corbel" w:hAnsi="Corbel"/>
          <w:i/>
          <w:iCs/>
          <w:smallCaps/>
          <w:sz w:val="24"/>
          <w:szCs w:val="24"/>
        </w:rPr>
        <w:t>-20</w:t>
      </w:r>
      <w:r w:rsidR="0D75DC73" w:rsidRPr="4EB5182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5A497A83" w14:textId="77777777" w:rsidR="008A53E6" w:rsidRDefault="008A53E6" w:rsidP="008A53E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6703ACB" w14:textId="3BDA2BB4" w:rsidR="00445970" w:rsidRPr="00EA4832" w:rsidRDefault="008A53E6" w:rsidP="008A53E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F91F3AA">
        <w:rPr>
          <w:rFonts w:ascii="Corbel" w:hAnsi="Corbel"/>
          <w:sz w:val="20"/>
          <w:szCs w:val="20"/>
        </w:rPr>
        <w:t xml:space="preserve">             </w:t>
      </w:r>
      <w:r w:rsidR="004C5C9E" w:rsidRPr="2F91F3AA">
        <w:rPr>
          <w:rFonts w:ascii="Corbel" w:hAnsi="Corbel"/>
          <w:sz w:val="20"/>
          <w:szCs w:val="20"/>
        </w:rPr>
        <w:t xml:space="preserve">Rok akademicki  </w:t>
      </w:r>
      <w:r w:rsidR="00FF1424" w:rsidRPr="2F91F3AA">
        <w:rPr>
          <w:rFonts w:ascii="Corbel" w:hAnsi="Corbel"/>
          <w:sz w:val="20"/>
          <w:szCs w:val="20"/>
        </w:rPr>
        <w:t>202</w:t>
      </w:r>
      <w:r w:rsidR="3899AC8D" w:rsidRPr="2F91F3AA">
        <w:rPr>
          <w:rFonts w:ascii="Corbel" w:hAnsi="Corbel"/>
          <w:sz w:val="20"/>
          <w:szCs w:val="20"/>
        </w:rPr>
        <w:t>6</w:t>
      </w:r>
      <w:r w:rsidR="00FF1424" w:rsidRPr="2F91F3AA">
        <w:rPr>
          <w:rFonts w:ascii="Corbel" w:hAnsi="Corbel"/>
          <w:sz w:val="20"/>
          <w:szCs w:val="20"/>
        </w:rPr>
        <w:t>/202</w:t>
      </w:r>
      <w:r w:rsidR="2D50667F" w:rsidRPr="2F91F3AA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9E2F2C2" w14:textId="77777777" w:rsidTr="40A220DF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FFE8B" w14:textId="77777777" w:rsidR="0085747A" w:rsidRPr="009C54AE" w:rsidRDefault="009315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w:rsidR="0085747A" w:rsidRPr="009C54AE" w14:paraId="4CA29152" w14:textId="77777777" w:rsidTr="40A220DF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40A220DF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B0782FB" w:rsidR="0085747A" w:rsidRPr="009C54AE" w:rsidRDefault="34A4026F" w:rsidP="40A220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A220D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40A220DF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4F60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40A220DF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4BA63E62" w14:textId="77777777" w:rsidTr="40A220DF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114934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40A220DF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1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5C70B2EB" w14:textId="77777777" w:rsidTr="40A220DF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EBDE33E" w14:textId="77777777" w:rsidTr="40A220DF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3A431DE" w14:textId="77777777" w:rsidR="0085747A" w:rsidRPr="009C54AE" w:rsidRDefault="001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153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3 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0C06CE6" w14:textId="77777777" w:rsidTr="40A220DF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85747A" w:rsidRPr="009C54AE" w:rsidRDefault="009315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923D7D" w:rsidRPr="009C54AE" w14:paraId="2786482B" w14:textId="77777777" w:rsidTr="40A220DF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A0472" w14:paraId="5713A133" w14:textId="77777777" w:rsidTr="40A220DF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060BBB" w14:textId="77777777" w:rsidR="0085747A" w:rsidRPr="009A0472" w:rsidRDefault="00D45BF4" w:rsidP="002576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>Dr hab.</w:t>
            </w:r>
            <w:r w:rsidR="00EB20E8"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</w:t>
            </w:r>
            <w:r w:rsidR="00257695"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Marta </w:t>
            </w:r>
            <w:proofErr w:type="spellStart"/>
            <w:r w:rsidR="00257695"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>Uberman</w:t>
            </w:r>
            <w:proofErr w:type="spellEnd"/>
            <w:r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>, prof. UR</w:t>
            </w:r>
          </w:p>
        </w:tc>
      </w:tr>
      <w:tr w:rsidR="0085747A" w:rsidRPr="00D45BF4" w14:paraId="471FE442" w14:textId="77777777" w:rsidTr="40A220DF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D4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DF888A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015B8F" w:rsidRPr="009C54AE" w:rsidRDefault="009315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5149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9C54AE" w:rsidRDefault="009315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7D4125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5C9A998" w:rsidR="00E22FBC" w:rsidRPr="009C54AE" w:rsidRDefault="00E22FBC" w:rsidP="4EB518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EB51826">
        <w:rPr>
          <w:rFonts w:ascii="Corbel" w:hAnsi="Corbel"/>
          <w:smallCaps w:val="0"/>
        </w:rPr>
        <w:t xml:space="preserve">1.3 </w:t>
      </w:r>
      <w:r>
        <w:tab/>
      </w:r>
      <w:r w:rsidRPr="4EB51826">
        <w:rPr>
          <w:rFonts w:ascii="Corbel" w:hAnsi="Corbel"/>
          <w:smallCaps w:val="0"/>
        </w:rPr>
        <w:t>For</w:t>
      </w:r>
      <w:r w:rsidR="00445970" w:rsidRPr="4EB51826">
        <w:rPr>
          <w:rFonts w:ascii="Corbel" w:hAnsi="Corbel"/>
          <w:smallCaps w:val="0"/>
        </w:rPr>
        <w:t xml:space="preserve">ma zaliczenia przedmiotu </w:t>
      </w:r>
      <w:r w:rsidRPr="4EB51826">
        <w:rPr>
          <w:rFonts w:ascii="Corbel" w:hAnsi="Corbel"/>
          <w:smallCaps w:val="0"/>
        </w:rPr>
        <w:t xml:space="preserve">(z toku) </w:t>
      </w:r>
      <w:r w:rsidRPr="4EB51826">
        <w:rPr>
          <w:rFonts w:ascii="Corbel" w:hAnsi="Corbel"/>
          <w:b w:val="0"/>
          <w:smallCaps w:val="0"/>
        </w:rPr>
        <w:t xml:space="preserve">(egzamin, </w:t>
      </w:r>
      <w:r w:rsidRPr="4EB51826">
        <w:rPr>
          <w:rFonts w:ascii="Corbel" w:hAnsi="Corbel"/>
          <w:smallCaps w:val="0"/>
          <w:u w:val="single"/>
        </w:rPr>
        <w:t>zaliczenie z oceną</w:t>
      </w:r>
      <w:r w:rsidRPr="4EB51826">
        <w:rPr>
          <w:rFonts w:ascii="Corbel" w:hAnsi="Corbel"/>
          <w:b w:val="0"/>
          <w:smallCaps w:val="0"/>
        </w:rPr>
        <w:t>, zaliczenie bez oceny)</w:t>
      </w:r>
    </w:p>
    <w:p w14:paraId="3656B9A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FB08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32A6F7" w14:textId="77777777" w:rsidTr="4EB51826">
        <w:tc>
          <w:tcPr>
            <w:tcW w:w="9670" w:type="dxa"/>
          </w:tcPr>
          <w:p w14:paraId="401C0AD5" w14:textId="159AE499" w:rsidR="0085747A" w:rsidRPr="009C54AE" w:rsidRDefault="00C45A72" w:rsidP="4EB5182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z zakresu </w:t>
            </w:r>
            <w:r w:rsidR="007478ED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pedagogiki </w:t>
            </w:r>
            <w:r w:rsidR="00797EC1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ogólnej, pedagogiki </w:t>
            </w:r>
            <w:r w:rsidR="007478ED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00540FC9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rzedszkolnej i wczesnoszkolnej, </w:t>
            </w:r>
            <w:r w:rsidR="007478ED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teorii plastyki, </w:t>
            </w:r>
            <w:r w:rsidR="00540FC9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historii sztuki</w:t>
            </w:r>
            <w:r w:rsidR="00EB20E8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, estetyki</w:t>
            </w:r>
            <w:r w:rsidR="00540FC9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7478ED"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i kultury plastycznej.</w:t>
            </w:r>
          </w:p>
        </w:tc>
      </w:tr>
    </w:tbl>
    <w:p w14:paraId="049F31CB" w14:textId="77777777" w:rsidR="00153C41" w:rsidRDefault="00153C41" w:rsidP="4EB51826">
      <w:pPr>
        <w:pStyle w:val="Punktygwne"/>
        <w:spacing w:before="0" w:after="0"/>
        <w:rPr>
          <w:rFonts w:ascii="Corbel" w:hAnsi="Corbel"/>
        </w:rPr>
      </w:pPr>
    </w:p>
    <w:p w14:paraId="158A147E" w14:textId="4C4FA80A" w:rsidR="4EB51826" w:rsidRDefault="4EB51826" w:rsidP="4EB51826">
      <w:pPr>
        <w:pStyle w:val="Punktygwne"/>
        <w:spacing w:before="0" w:after="0"/>
        <w:rPr>
          <w:rFonts w:ascii="Corbel" w:hAnsi="Corbel"/>
        </w:rPr>
      </w:pPr>
    </w:p>
    <w:p w14:paraId="56EA6B82" w14:textId="371A2D27" w:rsidR="4EB51826" w:rsidRDefault="4EB51826" w:rsidP="4EB51826">
      <w:pPr>
        <w:pStyle w:val="Punktygwne"/>
        <w:spacing w:before="0" w:after="0"/>
        <w:rPr>
          <w:rFonts w:ascii="Corbel" w:hAnsi="Corbel"/>
        </w:rPr>
      </w:pPr>
    </w:p>
    <w:p w14:paraId="7DB6D4EE" w14:textId="2C948207" w:rsidR="0085747A" w:rsidRPr="00C05F44" w:rsidRDefault="0071620A" w:rsidP="4EB51826">
      <w:pPr>
        <w:pStyle w:val="Punktygwne"/>
        <w:spacing w:before="0" w:after="0"/>
        <w:rPr>
          <w:rFonts w:ascii="Corbel" w:hAnsi="Corbel"/>
        </w:rPr>
      </w:pPr>
      <w:r w:rsidRPr="4EB51826">
        <w:rPr>
          <w:rFonts w:ascii="Corbel" w:hAnsi="Corbel"/>
        </w:rPr>
        <w:t>3.</w:t>
      </w:r>
      <w:r w:rsidR="0085747A" w:rsidRPr="4EB51826">
        <w:rPr>
          <w:rFonts w:ascii="Corbel" w:hAnsi="Corbel"/>
        </w:rPr>
        <w:t xml:space="preserve"> </w:t>
      </w:r>
      <w:r w:rsidR="00A84C85" w:rsidRPr="4EB51826">
        <w:rPr>
          <w:rFonts w:ascii="Corbel" w:hAnsi="Corbel"/>
        </w:rPr>
        <w:t>cele, efekty uczenia się</w:t>
      </w:r>
      <w:r w:rsidR="0085747A" w:rsidRPr="4EB51826">
        <w:rPr>
          <w:rFonts w:ascii="Corbel" w:hAnsi="Corbel"/>
        </w:rPr>
        <w:t>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4CAFF59" w14:textId="77777777" w:rsidTr="4EB51826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5A903F6" w14:textId="77777777" w:rsidR="0085747A" w:rsidRPr="009C54AE" w:rsidRDefault="00C45A72" w:rsidP="001738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w:rsidR="0085747A" w:rsidRPr="009C54AE" w14:paraId="260BDA7C" w14:textId="77777777" w:rsidTr="4EB51826">
        <w:tc>
          <w:tcPr>
            <w:tcW w:w="851" w:type="dxa"/>
            <w:vAlign w:val="center"/>
          </w:tcPr>
          <w:p w14:paraId="550CF7E8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157065" w14:textId="77777777" w:rsidR="00C45A72" w:rsidRPr="009C54AE" w:rsidRDefault="00C45A72" w:rsidP="00747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 w:rsidR="007478ED"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w:rsidR="00C45A72" w:rsidRPr="009C54AE" w14:paraId="0E37F21B" w14:textId="77777777" w:rsidTr="4EB51826">
        <w:tc>
          <w:tcPr>
            <w:tcW w:w="851" w:type="dxa"/>
            <w:vAlign w:val="center"/>
          </w:tcPr>
          <w:p w14:paraId="53C0B3C4" w14:textId="77777777" w:rsidR="00C45A72" w:rsidRDefault="00C45A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FEAF858" w14:textId="0F5C06BB" w:rsidR="00C45A72" w:rsidRPr="00C45A72" w:rsidRDefault="40D0F291" w:rsidP="00F2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EB51826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plastycznej dzieci w wieku przedszkolnym i wczesnoszkolnym.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4EB51826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01F22ED" w14:textId="77777777" w:rsidTr="4EB51826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3502A36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2866A4C6" w14:textId="463C8B1B" w:rsidR="00797EC1" w:rsidRDefault="00797EC1" w:rsidP="4EB51826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4EB51826">
              <w:rPr>
                <w:rFonts w:ascii="Corbel" w:hAnsi="Corbel"/>
                <w:b w:val="0"/>
                <w:smallCaps w:val="0"/>
              </w:rPr>
              <w:t xml:space="preserve">- </w:t>
            </w:r>
            <w:r w:rsidR="5D3F8349" w:rsidRPr="4EB51826">
              <w:rPr>
                <w:rFonts w:ascii="Corbel" w:hAnsi="Corbel"/>
                <w:b w:val="0"/>
                <w:smallCaps w:val="0"/>
              </w:rPr>
              <w:t xml:space="preserve">etapy, metody i formy projektowania działań </w:t>
            </w:r>
            <w:r w:rsidR="4B80781F" w:rsidRPr="4EB51826">
              <w:rPr>
                <w:rFonts w:ascii="Corbel" w:hAnsi="Corbel"/>
                <w:b w:val="0"/>
                <w:smallCaps w:val="0"/>
              </w:rPr>
              <w:t xml:space="preserve"> </w:t>
            </w:r>
            <w:r w:rsidR="5D3F8349" w:rsidRPr="4EB51826">
              <w:rPr>
                <w:rFonts w:ascii="Corbel" w:hAnsi="Corbel"/>
                <w:b w:val="0"/>
                <w:smallCaps w:val="0"/>
              </w:rPr>
              <w:t>plastycznych dziecka lub ucznia;</w:t>
            </w:r>
          </w:p>
          <w:p w14:paraId="6F5049C8" w14:textId="77777777" w:rsidR="00797EC1" w:rsidRDefault="00797EC1" w:rsidP="00797EC1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14:paraId="3088A169" w14:textId="77777777" w:rsidR="00797EC1" w:rsidRDefault="00797EC1" w:rsidP="00797EC1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14:paraId="4B5CEA91" w14:textId="77777777" w:rsidR="0085747A" w:rsidRPr="009C54AE" w:rsidRDefault="00797EC1" w:rsidP="00797EC1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14:paraId="1299C43A" w14:textId="77777777" w:rsidR="005149AE" w:rsidRDefault="005149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DBEF00" w14:textId="77777777" w:rsidR="005149AE" w:rsidRDefault="005149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1E4F7F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93153A" w:rsidRPr="009C54AE" w:rsidRDefault="0093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85747A" w:rsidRPr="009C54AE" w14:paraId="1FFF9604" w14:textId="77777777" w:rsidTr="4EB51826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A7D04A5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4657B5B9" w14:textId="77777777" w:rsidR="00797EC1" w:rsidRDefault="00797EC1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14:paraId="2FD42940" w14:textId="77777777" w:rsidR="00797EC1" w:rsidRDefault="00797EC1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14:paraId="0EF3FB60" w14:textId="77777777" w:rsidR="00797EC1" w:rsidRDefault="00797EC1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14:paraId="76F4B0C4" w14:textId="77777777" w:rsidR="0085747A" w:rsidRPr="009C54AE" w:rsidRDefault="00797EC1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14:paraId="3461D779" w14:textId="77777777" w:rsidR="005149AE" w:rsidRDefault="005149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35EA91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15CE230C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5ACBE2A4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4613C0BF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63458DB1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0FE68010" w14:textId="77777777" w:rsidTr="4EB51826">
        <w:tc>
          <w:tcPr>
            <w:tcW w:w="1701" w:type="dxa"/>
          </w:tcPr>
          <w:p w14:paraId="41960800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0D70A9D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008F5D1B" w14:textId="77777777" w:rsidR="0093153A" w:rsidRPr="0093153A" w:rsidRDefault="00797EC1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14:paraId="649753C5" w14:textId="77777777" w:rsidR="0093153A" w:rsidRPr="0093153A" w:rsidRDefault="00797EC1" w:rsidP="00797EC1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14:paraId="346F56F1" w14:textId="77777777" w:rsidR="0085747A" w:rsidRPr="009C54AE" w:rsidRDefault="00797EC1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14:paraId="3CF2D8B6" w14:textId="77777777" w:rsidR="005149AE" w:rsidRDefault="005149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B78278" w14:textId="77777777" w:rsidR="005149AE" w:rsidRDefault="005149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3ADB48" w14:textId="6576A39C" w:rsidR="0085747A" w:rsidRPr="009C54AE" w:rsidRDefault="00B4153A" w:rsidP="00D47B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</w:t>
            </w:r>
            <w:r w:rsidR="009A047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FC39945" w14:textId="77777777" w:rsidR="0085747A" w:rsidRPr="009C54AE" w:rsidRDefault="0085747A" w:rsidP="4EB51826">
      <w:pPr>
        <w:pStyle w:val="Punktygwne"/>
        <w:spacing w:before="0" w:after="0"/>
        <w:rPr>
          <w:rFonts w:ascii="Corbel" w:hAnsi="Corbel"/>
          <w:b w:val="0"/>
        </w:rPr>
      </w:pPr>
    </w:p>
    <w:p w14:paraId="50030C89" w14:textId="3F860BE8" w:rsidR="4EB51826" w:rsidRDefault="4EB51826" w:rsidP="4EB51826">
      <w:pPr>
        <w:pStyle w:val="Punktygwne"/>
        <w:spacing w:before="0" w:after="0"/>
        <w:rPr>
          <w:rFonts w:ascii="Corbel" w:hAnsi="Corbel"/>
          <w:b w:val="0"/>
        </w:rPr>
      </w:pPr>
    </w:p>
    <w:p w14:paraId="15A86289" w14:textId="13419E50" w:rsidR="4EB51826" w:rsidRDefault="4EB51826" w:rsidP="4EB51826">
      <w:pPr>
        <w:pStyle w:val="Punktygwne"/>
        <w:spacing w:before="0" w:after="0"/>
        <w:rPr>
          <w:rFonts w:ascii="Corbel" w:hAnsi="Corbel"/>
          <w:b w:val="0"/>
        </w:rPr>
      </w:pPr>
    </w:p>
    <w:p w14:paraId="2CA36175" w14:textId="486C398E" w:rsidR="4EB51826" w:rsidRDefault="4EB51826" w:rsidP="4EB51826">
      <w:pPr>
        <w:pStyle w:val="Punktygwne"/>
        <w:spacing w:before="0" w:after="0"/>
        <w:rPr>
          <w:rFonts w:ascii="Corbel" w:hAnsi="Corbel"/>
          <w:b w:val="0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62CB0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4EB51826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01052E7B" w14:textId="77777777" w:rsidTr="4EB51826">
        <w:tc>
          <w:tcPr>
            <w:tcW w:w="9639" w:type="dxa"/>
          </w:tcPr>
          <w:p w14:paraId="16E2B4C3" w14:textId="77777777" w:rsidR="00077315" w:rsidRPr="00DF2A9F" w:rsidRDefault="00027231" w:rsidP="00DF2A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 w:rsidR="00DF2A9F"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w:rsidR="00077315" w:rsidRPr="009C54AE" w14:paraId="5686F45F" w14:textId="77777777" w:rsidTr="4EB51826">
        <w:trPr>
          <w:trHeight w:val="360"/>
        </w:trPr>
        <w:tc>
          <w:tcPr>
            <w:tcW w:w="9639" w:type="dxa"/>
          </w:tcPr>
          <w:p w14:paraId="694F6DD9" w14:textId="77777777" w:rsidR="00EB20E8" w:rsidRDefault="007A10F5" w:rsidP="007E225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w:rsidR="00EB20E8" w:rsidRPr="009C54AE" w14:paraId="6B657EB4" w14:textId="77777777" w:rsidTr="4EB51826">
        <w:trPr>
          <w:trHeight w:val="330"/>
        </w:trPr>
        <w:tc>
          <w:tcPr>
            <w:tcW w:w="9639" w:type="dxa"/>
          </w:tcPr>
          <w:p w14:paraId="7D7F8F17" w14:textId="337E4A8A" w:rsidR="00EB20E8" w:rsidRDefault="50322AED" w:rsidP="004573F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4EB51826"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dydaktyczne. Warsztat nauczyciela. Strategie dydaktyczne stymulowania w procesie edukacji plastycznej.</w:t>
            </w:r>
          </w:p>
        </w:tc>
      </w:tr>
      <w:tr w:rsidR="00077315" w:rsidRPr="009C54AE" w14:paraId="21D0EBD0" w14:textId="77777777" w:rsidTr="4EB51826">
        <w:tc>
          <w:tcPr>
            <w:tcW w:w="9639" w:type="dxa"/>
          </w:tcPr>
          <w:p w14:paraId="74C4C976" w14:textId="77777777" w:rsidR="00077315" w:rsidRPr="000E68CC" w:rsidRDefault="007A10F5" w:rsidP="00EB20E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w:rsidR="00077315" w:rsidRPr="009C54AE" w14:paraId="0B25140A" w14:textId="77777777" w:rsidTr="4EB51826">
        <w:tc>
          <w:tcPr>
            <w:tcW w:w="9639" w:type="dxa"/>
          </w:tcPr>
          <w:p w14:paraId="34D11A3D" w14:textId="77777777" w:rsidR="00077315" w:rsidRDefault="007A10F5" w:rsidP="007A10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w14:paraId="34CE0A4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BF3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4EB51826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62523E0C" w14:textId="77777777" w:rsidTr="4EB51826">
        <w:tc>
          <w:tcPr>
            <w:tcW w:w="9639" w:type="dxa"/>
          </w:tcPr>
          <w:p w14:paraId="2D691AFD" w14:textId="77777777" w:rsidR="00077315" w:rsidRPr="007E0EB6" w:rsidRDefault="00477F56" w:rsidP="00DF2A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zgrot, stadium </w:t>
            </w:r>
            <w:proofErr w:type="spellStart"/>
            <w:r w:rsidR="00DF2A9F">
              <w:rPr>
                <w:rFonts w:ascii="Corbel" w:hAnsi="Corbel"/>
                <w:sz w:val="24"/>
                <w:szCs w:val="24"/>
              </w:rPr>
              <w:t>przedschematycznym</w:t>
            </w:r>
            <w:proofErr w:type="spellEnd"/>
            <w:r w:rsidR="00DF2A9F">
              <w:rPr>
                <w:rFonts w:ascii="Corbel" w:hAnsi="Corbel"/>
                <w:sz w:val="24"/>
                <w:szCs w:val="24"/>
              </w:rPr>
              <w:t>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 w:rsidR="00DF2A9F"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 w:rsidR="00DF2A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7315" w:rsidRPr="009C54AE" w14:paraId="48CC4362" w14:textId="77777777" w:rsidTr="4EB51826">
        <w:tc>
          <w:tcPr>
            <w:tcW w:w="9639" w:type="dxa"/>
          </w:tcPr>
          <w:p w14:paraId="5EA3FF7E" w14:textId="77777777" w:rsidR="00077315" w:rsidRPr="007E0EB6" w:rsidRDefault="00014996" w:rsidP="00FF14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 </w:t>
            </w:r>
            <w:r w:rsidR="008A6A56">
              <w:rPr>
                <w:rFonts w:ascii="Corbel" w:hAnsi="Corbel"/>
                <w:sz w:val="24"/>
                <w:szCs w:val="24"/>
              </w:rPr>
              <w:t xml:space="preserve">zakresie realizacji </w:t>
            </w:r>
            <w:r>
              <w:rPr>
                <w:rFonts w:ascii="Corbel" w:hAnsi="Corbel"/>
                <w:sz w:val="24"/>
                <w:szCs w:val="24"/>
              </w:rPr>
              <w:t>zajęć plastycznych w przedszkolu i edukacji plastycznej w kl. I-III szkoły podstawowej.</w:t>
            </w:r>
          </w:p>
        </w:tc>
      </w:tr>
      <w:tr w:rsidR="00077315" w:rsidRPr="009C54AE" w14:paraId="4A7C4D52" w14:textId="77777777" w:rsidTr="4EB51826">
        <w:tc>
          <w:tcPr>
            <w:tcW w:w="9639" w:type="dxa"/>
          </w:tcPr>
          <w:p w14:paraId="577E365A" w14:textId="361C5558" w:rsidR="00077315" w:rsidRPr="007E0EB6" w:rsidRDefault="53C62E48" w:rsidP="00050E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B51826">
              <w:rPr>
                <w:rFonts w:ascii="Corbel" w:hAnsi="Corbel"/>
                <w:sz w:val="24"/>
                <w:szCs w:val="24"/>
              </w:rPr>
              <w:t xml:space="preserve">Typy zajęć plastycznych. </w:t>
            </w:r>
            <w:r w:rsidR="67A4C705" w:rsidRPr="4EB51826">
              <w:rPr>
                <w:rFonts w:ascii="Corbel" w:hAnsi="Corbel"/>
                <w:sz w:val="24"/>
                <w:szCs w:val="24"/>
              </w:rPr>
              <w:t>Edukacja plastyczna z ekspresją kierowaną w kl. I-III</w:t>
            </w:r>
            <w:r w:rsidRPr="4EB51826">
              <w:rPr>
                <w:rFonts w:ascii="Corbel" w:hAnsi="Corbel"/>
                <w:sz w:val="24"/>
                <w:szCs w:val="24"/>
              </w:rPr>
              <w:t xml:space="preserve"> (5</w:t>
            </w:r>
            <w:r w:rsidR="67A4C705" w:rsidRPr="4EB51826">
              <w:rPr>
                <w:rFonts w:ascii="Corbel" w:hAnsi="Corbel"/>
                <w:sz w:val="24"/>
                <w:szCs w:val="24"/>
              </w:rPr>
              <w:t xml:space="preserve"> godz. – hospitacji w szkole). Edukacja plastyczna z ekspresją swobodną w kl. I-III (</w:t>
            </w:r>
            <w:r w:rsidRPr="4EB51826">
              <w:rPr>
                <w:rFonts w:ascii="Corbel" w:hAnsi="Corbel"/>
                <w:sz w:val="24"/>
                <w:szCs w:val="24"/>
              </w:rPr>
              <w:t>5</w:t>
            </w:r>
            <w:r w:rsidR="67A4C705" w:rsidRPr="4EB51826">
              <w:rPr>
                <w:rFonts w:ascii="Corbel" w:hAnsi="Corbel"/>
                <w:sz w:val="24"/>
                <w:szCs w:val="24"/>
              </w:rPr>
              <w:t xml:space="preserve"> godz. hospitacji w szkole).</w:t>
            </w:r>
            <w:r w:rsidR="65E5FFBB" w:rsidRPr="4EB51826">
              <w:rPr>
                <w:rFonts w:ascii="Corbel" w:hAnsi="Corbel"/>
                <w:sz w:val="24"/>
                <w:szCs w:val="24"/>
              </w:rPr>
              <w:t xml:space="preserve"> Zajęcia plastyczne w przedszkolu (2 godz. hospitacji w przedszkolu).</w:t>
            </w:r>
          </w:p>
        </w:tc>
      </w:tr>
      <w:tr w:rsidR="00077315" w:rsidRPr="009C54AE" w14:paraId="0E7C0A74" w14:textId="77777777" w:rsidTr="4EB51826">
        <w:tc>
          <w:tcPr>
            <w:tcW w:w="9639" w:type="dxa"/>
          </w:tcPr>
          <w:p w14:paraId="0A411A3A" w14:textId="58BE3E70" w:rsidR="00077315" w:rsidRPr="007E0EB6" w:rsidRDefault="65E5FFBB" w:rsidP="000149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B51826"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w:rsidR="00B921B3" w:rsidRPr="009C54AE" w14:paraId="09AAAA2F" w14:textId="77777777" w:rsidTr="4EB51826">
        <w:tc>
          <w:tcPr>
            <w:tcW w:w="9639" w:type="dxa"/>
          </w:tcPr>
          <w:p w14:paraId="1D66F00B" w14:textId="77777777" w:rsidR="00B921B3" w:rsidRDefault="007A10F5" w:rsidP="007A10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D98A12B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46580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218CBCF8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2F91F3AA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15" w:rsidRPr="009C54AE" w14:paraId="3A4198CB" w14:textId="77777777" w:rsidTr="2F91F3AA">
        <w:tc>
          <w:tcPr>
            <w:tcW w:w="1985" w:type="dxa"/>
          </w:tcPr>
          <w:p w14:paraId="17368564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9208C40" w14:textId="77777777" w:rsidR="00077315" w:rsidRPr="00AE1B81" w:rsidRDefault="00257695" w:rsidP="00AE1B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="00547066" w:rsidRPr="00AE1B8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9CCF9E1" w14:textId="77777777" w:rsidR="00077315" w:rsidRPr="00AE1B81" w:rsidRDefault="00110A91" w:rsidP="00AE1B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594AA7A4" w14:textId="77777777" w:rsidTr="2F91F3AA">
        <w:tc>
          <w:tcPr>
            <w:tcW w:w="1985" w:type="dxa"/>
          </w:tcPr>
          <w:p w14:paraId="727CF0E4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7CD166" w14:textId="69704446" w:rsidR="00077315" w:rsidRPr="00AE1B81" w:rsidRDefault="2F4D6B89" w:rsidP="00AE1B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F91F3AA">
              <w:rPr>
                <w:rFonts w:ascii="Corbel" w:hAnsi="Corbel"/>
                <w:sz w:val="24"/>
                <w:szCs w:val="24"/>
              </w:rPr>
              <w:t>O</w:t>
            </w:r>
            <w:r w:rsidR="00077315" w:rsidRPr="2F91F3AA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4F44A58A" w:rsidRPr="2F91F3AA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14:paraId="7F626B56" w14:textId="2968E94E" w:rsidR="00077315" w:rsidRPr="00AE1B81" w:rsidRDefault="009A0472" w:rsidP="009A047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77315" w:rsidRPr="009C54AE" w14:paraId="44968266" w14:textId="77777777" w:rsidTr="2F91F3AA">
        <w:tc>
          <w:tcPr>
            <w:tcW w:w="1985" w:type="dxa"/>
          </w:tcPr>
          <w:p w14:paraId="002D746F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1669A9B" w14:textId="79021B17" w:rsidR="00077315" w:rsidRPr="00AE1B81" w:rsidRDefault="0AD70E71" w:rsidP="00AE1B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F91F3AA">
              <w:rPr>
                <w:rFonts w:ascii="Corbel" w:hAnsi="Corbel"/>
                <w:sz w:val="24"/>
                <w:szCs w:val="24"/>
              </w:rPr>
              <w:t>O</w:t>
            </w:r>
            <w:r w:rsidR="00077315" w:rsidRPr="2F91F3AA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4F44A58A" w:rsidRPr="2F91F3AA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14:paraId="04C64560" w14:textId="0A2F8681" w:rsidR="00077315" w:rsidRPr="00AE1B81" w:rsidRDefault="009A0472" w:rsidP="00AE1B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B329D3" w14:textId="77777777" w:rsidTr="4EB51826">
        <w:tc>
          <w:tcPr>
            <w:tcW w:w="9670" w:type="dxa"/>
          </w:tcPr>
          <w:p w14:paraId="5FD22E77" w14:textId="77777777" w:rsidR="00110A91" w:rsidRPr="00621005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2CDCCAE0" w14:textId="77777777" w:rsidR="00257695" w:rsidRDefault="00257695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14:paraId="43E11129" w14:textId="487DFE82" w:rsidR="00110A91" w:rsidRPr="00621005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9A0472" w:rsidRPr="009A0472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  <w:r w:rsidRPr="0062100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CA865AA" w14:textId="0AACBE97" w:rsidR="0085747A" w:rsidRPr="009C54AE" w:rsidRDefault="50322AED" w:rsidP="4EB518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B51826">
              <w:rPr>
                <w:rFonts w:ascii="Corbel" w:hAnsi="Corbel"/>
                <w:b w:val="0"/>
                <w:smallCaps w:val="0"/>
              </w:rPr>
              <w:t xml:space="preserve">Obecność obowiązkowa, </w:t>
            </w:r>
            <w:r w:rsidR="7FCCD6DF" w:rsidRPr="4EB51826">
              <w:rPr>
                <w:rFonts w:ascii="Corbel" w:hAnsi="Corbel"/>
                <w:b w:val="0"/>
                <w:smallCaps w:val="0"/>
              </w:rPr>
              <w:t>poprawne wykonanie wszystkich ćwiczeń praktycznych</w:t>
            </w:r>
            <w:r w:rsidR="67A4C705" w:rsidRPr="4EB51826">
              <w:rPr>
                <w:rFonts w:ascii="Corbel" w:hAnsi="Corbel"/>
                <w:b w:val="0"/>
                <w:smallCaps w:val="0"/>
              </w:rPr>
              <w:t>,</w:t>
            </w:r>
            <w:r w:rsidR="097B8C2E" w:rsidRPr="4EB51826">
              <w:rPr>
                <w:rFonts w:ascii="Corbel" w:hAnsi="Corbel"/>
                <w:b w:val="0"/>
                <w:smallCaps w:val="0"/>
              </w:rPr>
              <w:t xml:space="preserve"> w tym samodzielne </w:t>
            </w:r>
            <w:r w:rsidR="67A4C705" w:rsidRPr="4EB51826">
              <w:rPr>
                <w:rFonts w:ascii="Corbel" w:hAnsi="Corbel"/>
                <w:b w:val="0"/>
                <w:smallCaps w:val="0"/>
              </w:rPr>
              <w:t>przygotowanie 2</w:t>
            </w:r>
            <w:r w:rsidR="097B8C2E" w:rsidRPr="4EB51826">
              <w:rPr>
                <w:rFonts w:ascii="Corbel" w:hAnsi="Corbel"/>
                <w:b w:val="0"/>
                <w:smallCaps w:val="0"/>
              </w:rPr>
              <w:t xml:space="preserve"> konspektów zajęć plastycznych </w:t>
            </w:r>
            <w:r w:rsidR="67A4C705" w:rsidRPr="4EB51826">
              <w:rPr>
                <w:rFonts w:ascii="Corbel" w:hAnsi="Corbel"/>
                <w:b w:val="0"/>
                <w:smallCaps w:val="0"/>
              </w:rPr>
              <w:t xml:space="preserve">dla wybranego etapu edukacji, </w:t>
            </w:r>
            <w:r w:rsidR="7FCCD6DF" w:rsidRPr="4EB51826">
              <w:rPr>
                <w:rFonts w:ascii="Corbel" w:hAnsi="Corbel"/>
                <w:b w:val="0"/>
                <w:smallCaps w:val="0"/>
              </w:rPr>
              <w:t>aktywnoś</w:t>
            </w:r>
            <w:r w:rsidR="097B8C2E" w:rsidRPr="4EB51826">
              <w:rPr>
                <w:rFonts w:ascii="Corbel" w:hAnsi="Corbel"/>
                <w:b w:val="0"/>
                <w:smallCaps w:val="0"/>
              </w:rPr>
              <w:t>ć podczas zajęć</w:t>
            </w:r>
            <w:r w:rsidR="361B614E" w:rsidRPr="4EB5182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2E6FAB77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274EAE" w14:textId="77777777" w:rsidTr="2E6FAB77">
        <w:tc>
          <w:tcPr>
            <w:tcW w:w="4962" w:type="dxa"/>
          </w:tcPr>
          <w:p w14:paraId="5FFF5B85" w14:textId="77777777" w:rsidR="0085747A" w:rsidRPr="009C54AE" w:rsidRDefault="00C61DC5" w:rsidP="00226B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3FBD11F" w14:textId="77777777" w:rsidR="0085747A" w:rsidRPr="009C54AE" w:rsidRDefault="005A786B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2DF743F7" w14:textId="77777777" w:rsidTr="2E6FAB77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83BC42" w14:textId="77777777" w:rsidR="00C61DC5" w:rsidRPr="009C54AE" w:rsidRDefault="00257695" w:rsidP="002576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 pracy projektowej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941E47" w14:textId="77777777" w:rsidR="00C61DC5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AFA82BA" w14:textId="77777777" w:rsidTr="2E6FAB77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D24498C" w14:textId="77777777" w:rsidR="00C61DC5" w:rsidRPr="009C54AE" w:rsidRDefault="00C61DC5" w:rsidP="002576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57695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4BFDD700" w14:textId="5ABB7FEE" w:rsidR="00C61DC5" w:rsidRDefault="19469C9C" w:rsidP="383C83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  <w:r w:rsidRPr="2E6FAB77">
              <w:rPr>
                <w:rFonts w:ascii="Corbel" w:hAnsi="Corbel"/>
                <w:sz w:val="24"/>
                <w:szCs w:val="24"/>
              </w:rPr>
              <w:t>30</w:t>
            </w:r>
          </w:p>
          <w:p w14:paraId="6BB9E253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369756" w14:textId="77777777" w:rsidR="00110A91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1A32B9E0" w14:textId="77777777" w:rsidTr="2E6FAB7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2650BD" w14:textId="0AC3E367" w:rsidR="0085747A" w:rsidRPr="009C54AE" w:rsidRDefault="6A5C9BA7" w:rsidP="2E6FA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E6FAB77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2E6FAB7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85747A" w:rsidRPr="009C54AE" w:rsidRDefault="005A786B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DE523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915E96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BE87A5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2A1AD2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E2CAF4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07547A0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76DD34B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0D913B" w14:textId="77777777" w:rsidR="00014996" w:rsidRDefault="00014996" w:rsidP="0062100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</w:t>
            </w:r>
            <w:r w:rsidR="007E22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 Wybrane problemy edukacji plastycznej dzieci i młodzieży, UMCS, Lublin, 2013.</w:t>
            </w:r>
          </w:p>
          <w:p w14:paraId="53696C94" w14:textId="77777777" w:rsidR="00014996" w:rsidRPr="00531904" w:rsidRDefault="00014996" w:rsidP="0062100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14:paraId="67566C0A" w14:textId="77777777" w:rsidR="007E0EB6" w:rsidRPr="007E0EB6" w:rsidRDefault="007E0EB6" w:rsidP="0062100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V., W. </w:t>
            </w: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Brittain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Twórczość a rozwój umysłowy dziecka, PWN, Warszawa 1977.</w:t>
            </w:r>
          </w:p>
          <w:p w14:paraId="6C76FC74" w14:textId="77777777" w:rsidR="007E0EB6" w:rsidRPr="009C54AE" w:rsidRDefault="007E0EB6" w:rsidP="0062100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w:rsidR="0085747A" w:rsidRPr="009C54AE" w14:paraId="4F2234C8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2228AAB" w14:textId="77777777" w:rsidR="007E0EB6" w:rsidRPr="00531904" w:rsidRDefault="007E0EB6" w:rsidP="0062100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14:paraId="37605640" w14:textId="77777777" w:rsidR="00014996" w:rsidRDefault="00014996" w:rsidP="0062100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14:paraId="79B27328" w14:textId="77777777" w:rsidR="00014996" w:rsidRDefault="00014996" w:rsidP="0062100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14:paraId="37EFC5EE" w14:textId="77777777" w:rsidR="007E0EB6" w:rsidRPr="00531904" w:rsidRDefault="007E0EB6" w:rsidP="0062100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14:paraId="6F7CBF80" w14:textId="77777777" w:rsidR="007E0EB6" w:rsidRPr="00531904" w:rsidRDefault="007E0EB6" w:rsidP="0062100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14:paraId="43EFE3D8" w14:textId="77777777" w:rsidR="007E0EB6" w:rsidRPr="00531904" w:rsidRDefault="004A1E97" w:rsidP="0062100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8C4E9" w14:textId="77777777" w:rsidR="00D36004" w:rsidRDefault="00D36004" w:rsidP="00C16ABF">
      <w:pPr>
        <w:spacing w:after="0" w:line="240" w:lineRule="auto"/>
      </w:pPr>
      <w:r>
        <w:separator/>
      </w:r>
    </w:p>
  </w:endnote>
  <w:endnote w:type="continuationSeparator" w:id="0">
    <w:p w14:paraId="0275AC6A" w14:textId="77777777" w:rsidR="00D36004" w:rsidRDefault="00D360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66E5C" w14:textId="77777777" w:rsidR="00D36004" w:rsidRDefault="00D36004" w:rsidP="00C16ABF">
      <w:pPr>
        <w:spacing w:after="0" w:line="240" w:lineRule="auto"/>
      </w:pPr>
      <w:r>
        <w:separator/>
      </w:r>
    </w:p>
  </w:footnote>
  <w:footnote w:type="continuationSeparator" w:id="0">
    <w:p w14:paraId="36BD6382" w14:textId="77777777" w:rsidR="00D36004" w:rsidRDefault="00D3600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04336">
    <w:abstractNumId w:val="1"/>
  </w:num>
  <w:num w:numId="2" w16cid:durableId="1904634035">
    <w:abstractNumId w:val="0"/>
  </w:num>
  <w:num w:numId="3" w16cid:durableId="55261628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2EA"/>
    <w:rsid w:val="000048FD"/>
    <w:rsid w:val="000077B4"/>
    <w:rsid w:val="00014996"/>
    <w:rsid w:val="00015B8F"/>
    <w:rsid w:val="00022ECE"/>
    <w:rsid w:val="00027231"/>
    <w:rsid w:val="00042A51"/>
    <w:rsid w:val="00042D2E"/>
    <w:rsid w:val="00044C82"/>
    <w:rsid w:val="00050E9B"/>
    <w:rsid w:val="00070ED6"/>
    <w:rsid w:val="000742DC"/>
    <w:rsid w:val="00077315"/>
    <w:rsid w:val="00084C12"/>
    <w:rsid w:val="0009462C"/>
    <w:rsid w:val="00094B12"/>
    <w:rsid w:val="0009674C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4934"/>
    <w:rsid w:val="00124BFF"/>
    <w:rsid w:val="0012560E"/>
    <w:rsid w:val="00127108"/>
    <w:rsid w:val="00127BE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8E9"/>
    <w:rsid w:val="00176083"/>
    <w:rsid w:val="001770C7"/>
    <w:rsid w:val="00192F37"/>
    <w:rsid w:val="001A70D2"/>
    <w:rsid w:val="001D657B"/>
    <w:rsid w:val="001D7B54"/>
    <w:rsid w:val="001E0209"/>
    <w:rsid w:val="001F2CA2"/>
    <w:rsid w:val="00214384"/>
    <w:rsid w:val="002144C0"/>
    <w:rsid w:val="0022477D"/>
    <w:rsid w:val="00226B78"/>
    <w:rsid w:val="002278A9"/>
    <w:rsid w:val="002336F9"/>
    <w:rsid w:val="0024028F"/>
    <w:rsid w:val="00244ABC"/>
    <w:rsid w:val="00257695"/>
    <w:rsid w:val="00281FF2"/>
    <w:rsid w:val="002857DE"/>
    <w:rsid w:val="0029091F"/>
    <w:rsid w:val="00291567"/>
    <w:rsid w:val="002A22BF"/>
    <w:rsid w:val="002A2389"/>
    <w:rsid w:val="002A671D"/>
    <w:rsid w:val="002B4D55"/>
    <w:rsid w:val="002B5EA0"/>
    <w:rsid w:val="002B6119"/>
    <w:rsid w:val="002C1F06"/>
    <w:rsid w:val="002C5E75"/>
    <w:rsid w:val="002D3375"/>
    <w:rsid w:val="002D73D4"/>
    <w:rsid w:val="002E7EC1"/>
    <w:rsid w:val="002F02A3"/>
    <w:rsid w:val="002F4ABE"/>
    <w:rsid w:val="002F7686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D49"/>
    <w:rsid w:val="003A0A5B"/>
    <w:rsid w:val="003A1176"/>
    <w:rsid w:val="003A38E6"/>
    <w:rsid w:val="003C0BAE"/>
    <w:rsid w:val="003D18A9"/>
    <w:rsid w:val="003D57B3"/>
    <w:rsid w:val="003D6CE2"/>
    <w:rsid w:val="003E1941"/>
    <w:rsid w:val="003E2FE6"/>
    <w:rsid w:val="003E49D5"/>
    <w:rsid w:val="003F38C0"/>
    <w:rsid w:val="00404F41"/>
    <w:rsid w:val="00414E3C"/>
    <w:rsid w:val="0042244A"/>
    <w:rsid w:val="0042745A"/>
    <w:rsid w:val="00431D5C"/>
    <w:rsid w:val="00431F48"/>
    <w:rsid w:val="004362C6"/>
    <w:rsid w:val="00437FA2"/>
    <w:rsid w:val="00445970"/>
    <w:rsid w:val="0045729E"/>
    <w:rsid w:val="004573F6"/>
    <w:rsid w:val="00461EFC"/>
    <w:rsid w:val="004652C2"/>
    <w:rsid w:val="004706D1"/>
    <w:rsid w:val="00471326"/>
    <w:rsid w:val="0047598D"/>
    <w:rsid w:val="00477F56"/>
    <w:rsid w:val="004824F8"/>
    <w:rsid w:val="004840FD"/>
    <w:rsid w:val="00490F7D"/>
    <w:rsid w:val="00491678"/>
    <w:rsid w:val="004968E2"/>
    <w:rsid w:val="004A1E97"/>
    <w:rsid w:val="004A3EEA"/>
    <w:rsid w:val="004A4D1F"/>
    <w:rsid w:val="004C5C9E"/>
    <w:rsid w:val="004C786E"/>
    <w:rsid w:val="004D5282"/>
    <w:rsid w:val="004F1551"/>
    <w:rsid w:val="004F55A3"/>
    <w:rsid w:val="004F608E"/>
    <w:rsid w:val="0050496F"/>
    <w:rsid w:val="00505BE1"/>
    <w:rsid w:val="00513B6F"/>
    <w:rsid w:val="005149AE"/>
    <w:rsid w:val="00517C63"/>
    <w:rsid w:val="00522098"/>
    <w:rsid w:val="00526C94"/>
    <w:rsid w:val="00531904"/>
    <w:rsid w:val="005363C4"/>
    <w:rsid w:val="00536BDE"/>
    <w:rsid w:val="00540FC9"/>
    <w:rsid w:val="00543ACC"/>
    <w:rsid w:val="00547066"/>
    <w:rsid w:val="005519C0"/>
    <w:rsid w:val="0055772F"/>
    <w:rsid w:val="00565DAB"/>
    <w:rsid w:val="0056696D"/>
    <w:rsid w:val="00573EF9"/>
    <w:rsid w:val="00577611"/>
    <w:rsid w:val="0059484D"/>
    <w:rsid w:val="005A0855"/>
    <w:rsid w:val="005A3196"/>
    <w:rsid w:val="005A786B"/>
    <w:rsid w:val="005C080F"/>
    <w:rsid w:val="005C1C37"/>
    <w:rsid w:val="005C55E5"/>
    <w:rsid w:val="005C696A"/>
    <w:rsid w:val="005E6E85"/>
    <w:rsid w:val="005F31D2"/>
    <w:rsid w:val="0061029B"/>
    <w:rsid w:val="00617230"/>
    <w:rsid w:val="0062100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9C0"/>
    <w:rsid w:val="006D050F"/>
    <w:rsid w:val="006D6139"/>
    <w:rsid w:val="006E5D65"/>
    <w:rsid w:val="006F1282"/>
    <w:rsid w:val="006F1FBC"/>
    <w:rsid w:val="006F31E2"/>
    <w:rsid w:val="00706544"/>
    <w:rsid w:val="007072BA"/>
    <w:rsid w:val="00711D31"/>
    <w:rsid w:val="0071620A"/>
    <w:rsid w:val="00724677"/>
    <w:rsid w:val="00725459"/>
    <w:rsid w:val="007327BD"/>
    <w:rsid w:val="00734608"/>
    <w:rsid w:val="00745302"/>
    <w:rsid w:val="007461D6"/>
    <w:rsid w:val="00746EC8"/>
    <w:rsid w:val="007478ED"/>
    <w:rsid w:val="0075026F"/>
    <w:rsid w:val="00763BF1"/>
    <w:rsid w:val="00766FD4"/>
    <w:rsid w:val="0078168C"/>
    <w:rsid w:val="00787C2A"/>
    <w:rsid w:val="00790E27"/>
    <w:rsid w:val="00795571"/>
    <w:rsid w:val="00797EC1"/>
    <w:rsid w:val="007A10F5"/>
    <w:rsid w:val="007A4022"/>
    <w:rsid w:val="007A6E6E"/>
    <w:rsid w:val="007C3299"/>
    <w:rsid w:val="007C3BCC"/>
    <w:rsid w:val="007C4546"/>
    <w:rsid w:val="007D6E56"/>
    <w:rsid w:val="007E0EB6"/>
    <w:rsid w:val="007E2250"/>
    <w:rsid w:val="007F1652"/>
    <w:rsid w:val="007F4155"/>
    <w:rsid w:val="007F6870"/>
    <w:rsid w:val="0081554D"/>
    <w:rsid w:val="0081707E"/>
    <w:rsid w:val="008449B3"/>
    <w:rsid w:val="0085747A"/>
    <w:rsid w:val="00862962"/>
    <w:rsid w:val="00884922"/>
    <w:rsid w:val="00885F64"/>
    <w:rsid w:val="008917F9"/>
    <w:rsid w:val="008A45F7"/>
    <w:rsid w:val="008A53E6"/>
    <w:rsid w:val="008A6A56"/>
    <w:rsid w:val="008C0CC0"/>
    <w:rsid w:val="008C19A9"/>
    <w:rsid w:val="008C379D"/>
    <w:rsid w:val="008C5147"/>
    <w:rsid w:val="008C5359"/>
    <w:rsid w:val="008C5363"/>
    <w:rsid w:val="008D0F2B"/>
    <w:rsid w:val="008D3DFB"/>
    <w:rsid w:val="008E64F4"/>
    <w:rsid w:val="008F12C9"/>
    <w:rsid w:val="008F2077"/>
    <w:rsid w:val="008F6E29"/>
    <w:rsid w:val="00916188"/>
    <w:rsid w:val="00923D7D"/>
    <w:rsid w:val="0093153A"/>
    <w:rsid w:val="009508DF"/>
    <w:rsid w:val="00950DAC"/>
    <w:rsid w:val="00954A07"/>
    <w:rsid w:val="009703A3"/>
    <w:rsid w:val="00984385"/>
    <w:rsid w:val="00997459"/>
    <w:rsid w:val="00997F14"/>
    <w:rsid w:val="009A0472"/>
    <w:rsid w:val="009A78D9"/>
    <w:rsid w:val="009B6D9A"/>
    <w:rsid w:val="009C1331"/>
    <w:rsid w:val="009C3E31"/>
    <w:rsid w:val="009C54AE"/>
    <w:rsid w:val="009C788E"/>
    <w:rsid w:val="009E3B41"/>
    <w:rsid w:val="009F3C5C"/>
    <w:rsid w:val="009F4610"/>
    <w:rsid w:val="00A00ECC"/>
    <w:rsid w:val="00A05F95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B81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469C2"/>
    <w:rsid w:val="00B607DB"/>
    <w:rsid w:val="00B66529"/>
    <w:rsid w:val="00B75946"/>
    <w:rsid w:val="00B8056E"/>
    <w:rsid w:val="00B819C8"/>
    <w:rsid w:val="00B82308"/>
    <w:rsid w:val="00B90885"/>
    <w:rsid w:val="00B921B3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A7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373"/>
    <w:rsid w:val="00D17C3C"/>
    <w:rsid w:val="00D26B2C"/>
    <w:rsid w:val="00D352C9"/>
    <w:rsid w:val="00D36004"/>
    <w:rsid w:val="00D40EDD"/>
    <w:rsid w:val="00D425B2"/>
    <w:rsid w:val="00D428D6"/>
    <w:rsid w:val="00D45BF4"/>
    <w:rsid w:val="00D47B20"/>
    <w:rsid w:val="00D552B2"/>
    <w:rsid w:val="00D608D1"/>
    <w:rsid w:val="00D74119"/>
    <w:rsid w:val="00D8075B"/>
    <w:rsid w:val="00D83689"/>
    <w:rsid w:val="00D8678B"/>
    <w:rsid w:val="00DA2114"/>
    <w:rsid w:val="00DC7775"/>
    <w:rsid w:val="00DC7B90"/>
    <w:rsid w:val="00DE09C0"/>
    <w:rsid w:val="00DE4A14"/>
    <w:rsid w:val="00DF2A9F"/>
    <w:rsid w:val="00DF320D"/>
    <w:rsid w:val="00DF4C46"/>
    <w:rsid w:val="00DF71C8"/>
    <w:rsid w:val="00E04355"/>
    <w:rsid w:val="00E129B8"/>
    <w:rsid w:val="00E21E7D"/>
    <w:rsid w:val="00E22FBC"/>
    <w:rsid w:val="00E24BF5"/>
    <w:rsid w:val="00E25338"/>
    <w:rsid w:val="00E456B7"/>
    <w:rsid w:val="00E51E44"/>
    <w:rsid w:val="00E63348"/>
    <w:rsid w:val="00E77E88"/>
    <w:rsid w:val="00E8107D"/>
    <w:rsid w:val="00E960BB"/>
    <w:rsid w:val="00EA2074"/>
    <w:rsid w:val="00EA4832"/>
    <w:rsid w:val="00EA4E9D"/>
    <w:rsid w:val="00EB20E8"/>
    <w:rsid w:val="00EB544B"/>
    <w:rsid w:val="00EC4899"/>
    <w:rsid w:val="00ED03AB"/>
    <w:rsid w:val="00ED32D2"/>
    <w:rsid w:val="00EE32DE"/>
    <w:rsid w:val="00EE5457"/>
    <w:rsid w:val="00F05D47"/>
    <w:rsid w:val="00F070AB"/>
    <w:rsid w:val="00F17567"/>
    <w:rsid w:val="00F2635D"/>
    <w:rsid w:val="00F27A7B"/>
    <w:rsid w:val="00F526AF"/>
    <w:rsid w:val="00F617C3"/>
    <w:rsid w:val="00F7066B"/>
    <w:rsid w:val="00F821E2"/>
    <w:rsid w:val="00F83B28"/>
    <w:rsid w:val="00FA3F3A"/>
    <w:rsid w:val="00FA46E5"/>
    <w:rsid w:val="00FB7DBA"/>
    <w:rsid w:val="00FC1C25"/>
    <w:rsid w:val="00FC3F45"/>
    <w:rsid w:val="00FD503F"/>
    <w:rsid w:val="00FD7589"/>
    <w:rsid w:val="00FF016A"/>
    <w:rsid w:val="00FF1401"/>
    <w:rsid w:val="00FF1424"/>
    <w:rsid w:val="00FF5E7D"/>
    <w:rsid w:val="0469E3C0"/>
    <w:rsid w:val="097B8C2E"/>
    <w:rsid w:val="0AD70E71"/>
    <w:rsid w:val="0CA2B16A"/>
    <w:rsid w:val="0D75DC73"/>
    <w:rsid w:val="13E54629"/>
    <w:rsid w:val="19469C9C"/>
    <w:rsid w:val="2D50667F"/>
    <w:rsid w:val="2E01ACD7"/>
    <w:rsid w:val="2E6FAB77"/>
    <w:rsid w:val="2F4D6B89"/>
    <w:rsid w:val="2F91F3AA"/>
    <w:rsid w:val="34A4026F"/>
    <w:rsid w:val="361B614E"/>
    <w:rsid w:val="383C83EB"/>
    <w:rsid w:val="3899AC8D"/>
    <w:rsid w:val="3A5149EE"/>
    <w:rsid w:val="3E1CE70F"/>
    <w:rsid w:val="40A220DF"/>
    <w:rsid w:val="40D0F291"/>
    <w:rsid w:val="453231A4"/>
    <w:rsid w:val="47105BCE"/>
    <w:rsid w:val="4B80781F"/>
    <w:rsid w:val="4D5B6F01"/>
    <w:rsid w:val="4EB51826"/>
    <w:rsid w:val="4F44A58A"/>
    <w:rsid w:val="4F636037"/>
    <w:rsid w:val="50322AED"/>
    <w:rsid w:val="5047259F"/>
    <w:rsid w:val="53C62E48"/>
    <w:rsid w:val="5D3F8349"/>
    <w:rsid w:val="65E5FFBB"/>
    <w:rsid w:val="67A4C705"/>
    <w:rsid w:val="6A5C9BA7"/>
    <w:rsid w:val="7CFC0ED0"/>
    <w:rsid w:val="7FCCD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43C67"/>
  <w15:docId w15:val="{FF3B8C97-469D-43FB-98CA-37AED3124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9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0C477-85F7-43C5-B6B9-008531CDDE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DFBF72-9411-4E10-A726-E9498B0E34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E9A35B-9071-45DE-9672-309F3C211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0903B-7D62-403E-96F8-D1140AE0B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1145</Words>
  <Characters>6872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50</cp:revision>
  <cp:lastPrinted>2019-02-06T12:12:00Z</cp:lastPrinted>
  <dcterms:created xsi:type="dcterms:W3CDTF">2019-11-02T11:59:00Z</dcterms:created>
  <dcterms:modified xsi:type="dcterms:W3CDTF">2025-10-12T10:40:00Z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